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</w:rPr>
      </w:pPr>
      <w:bookmarkStart w:id="0" w:name="_GoBack"/>
      <w:bookmarkEnd w:id="0"/>
      <w:r>
        <w:rPr>
          <w:rFonts w:cs="Arial"/>
          <w:sz w:val="24"/>
          <w:szCs w:val="24"/>
        </w:rPr>
        <w:t>3GPP TSG RAN</w:t>
      </w:r>
      <w:r w:rsidR="008A27F1">
        <w:rPr>
          <w:rFonts w:cs="Arial"/>
          <w:sz w:val="24"/>
          <w:szCs w:val="24"/>
        </w:rPr>
        <w:t xml:space="preserve"> WG4</w:t>
      </w:r>
      <w:r w:rsidR="00F91B75">
        <w:rPr>
          <w:rFonts w:cs="Arial"/>
          <w:sz w:val="24"/>
          <w:szCs w:val="24"/>
        </w:rPr>
        <w:t xml:space="preserve"> #92Bis</w:t>
      </w:r>
      <w:r w:rsidR="001A1F8A">
        <w:rPr>
          <w:rFonts w:cs="Arial"/>
          <w:sz w:val="24"/>
          <w:szCs w:val="24"/>
        </w:rPr>
        <w:t xml:space="preserve"> </w:t>
      </w:r>
      <w:r w:rsidR="00E056EB">
        <w:rPr>
          <w:rFonts w:cs="Arial"/>
          <w:sz w:val="24"/>
          <w:szCs w:val="24"/>
        </w:rPr>
        <w:t>Meeting</w:t>
      </w:r>
      <w:r w:rsidR="001A1F8A">
        <w:rPr>
          <w:rFonts w:cs="Arial" w:hint="eastAsia"/>
          <w:sz w:val="24"/>
          <w:szCs w:val="24"/>
        </w:rPr>
        <w:tab/>
      </w:r>
      <w:r w:rsidR="00AE2748">
        <w:rPr>
          <w:rFonts w:cs="Arial"/>
          <w:sz w:val="24"/>
          <w:szCs w:val="24"/>
        </w:rPr>
        <w:t>R4-1911428</w:t>
      </w:r>
    </w:p>
    <w:p w:rsidR="001A1F8A" w:rsidRPr="00CA6411" w:rsidRDefault="00F91B75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Chongqing, China, 14</w:t>
      </w:r>
      <w:r w:rsidRPr="00F91B7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F91B7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Oct.</w:t>
      </w:r>
      <w:r w:rsidR="00D935A2">
        <w:rPr>
          <w:rFonts w:cs="Arial"/>
          <w:sz w:val="24"/>
          <w:szCs w:val="24"/>
        </w:rPr>
        <w:t>, 2019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AE2748">
        <w:rPr>
          <w:rFonts w:eastAsia="바탕" w:cs="Arial"/>
          <w:b w:val="0"/>
          <w:szCs w:val="18"/>
          <w:lang w:eastAsia="zh-CN"/>
        </w:rPr>
        <w:t>191743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5A5246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91B75">
        <w:rPr>
          <w:rFonts w:ascii="Arial" w:eastAsia="바탕" w:hAnsi="Arial"/>
          <w:b/>
          <w:lang w:eastAsia="zh-CN"/>
        </w:rPr>
        <w:t>7.6</w:t>
      </w:r>
      <w:r w:rsidR="00D935A2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4A0417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4A041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A0417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" w:name="OLE_LINK2"/>
            <w:bookmarkStart w:id="3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2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3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A0417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A0417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A0417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A0417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A0417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4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4A041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4A041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A0417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A0417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A0417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A0417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6" w:name="OLE_LINK104"/>
        <w:bookmarkStart w:id="7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6"/>
            <w:bookmarkEnd w:id="7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8" w:name="OLE_LINK72"/>
            <w:bookmarkStart w:id="9" w:name="OLE_LINK73"/>
            <w:r w:rsidRPr="00E97C6C">
              <w:t>Ericsson, Nokia, Qualcomm, Samsung</w:t>
            </w:r>
            <w:bookmarkEnd w:id="8"/>
            <w:bookmarkEnd w:id="9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0" w:name="OLE_LINK74"/>
            <w:bookmarkStart w:id="11" w:name="OLE_LINK75"/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  <w:bookmarkEnd w:id="10"/>
            <w:bookmarkEnd w:id="11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2" w:name="OLE_LINK13"/>
            <w:bookmarkStart w:id="13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4" w:name="OLE_LINK38"/>
            <w:bookmarkStart w:id="15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4"/>
            <w:bookmarkEnd w:id="15"/>
          </w:p>
          <w:bookmarkEnd w:id="12"/>
          <w:bookmarkEnd w:id="13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4A0417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6" w:name="OLE_LINK100"/>
            <w:bookmarkStart w:id="17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16"/>
          <w:bookmarkEnd w:id="17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8" w:name="OLE_LINK15"/>
            <w:bookmarkStart w:id="19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18"/>
            <w:bookmarkEnd w:id="19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20" w:name="OLE_LINK17"/>
            <w:bookmarkStart w:id="21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20"/>
            <w:bookmarkEnd w:id="21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2" w:name="OLE_LINK106"/>
            <w:bookmarkStart w:id="23" w:name="OLE_LINK107"/>
            <w:bookmarkStart w:id="24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22"/>
          <w:bookmarkEnd w:id="23"/>
          <w:bookmarkEnd w:id="2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5" w:name="OLE_LINK20"/>
            <w:bookmarkStart w:id="26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25"/>
          <w:bookmarkEnd w:id="2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7" w:name="OLE_LINK110"/>
            <w:bookmarkStart w:id="28" w:name="OLE_LINK111"/>
            <w:bookmarkStart w:id="29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27"/>
          <w:bookmarkEnd w:id="28"/>
          <w:bookmarkEnd w:id="2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0" w:name="OLE_LINK112"/>
            <w:bookmarkStart w:id="31" w:name="OLE_LINK113"/>
            <w:bookmarkStart w:id="32" w:name="OLE_LINK23"/>
            <w:bookmarkStart w:id="33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30"/>
          <w:bookmarkEnd w:id="31"/>
          <w:bookmarkEnd w:id="32"/>
          <w:bookmarkEnd w:id="3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4" w:name="OLE_LINK26"/>
            <w:bookmarkStart w:id="35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34"/>
          <w:bookmarkEnd w:id="3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A0417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6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7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8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9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0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1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2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3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4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5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6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7" w:author="박종근/선임연구원/차세대표준(연)CAS팀(jong1.park@lge.com)" w:date="2019-10-10T14:53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8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9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0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1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2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3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4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5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6" w:author="박종근/선임연구원/차세대표준(연)CAS팀(jong1.park@lge.com)" w:date="2019-10-10T14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7" w:author="박종근/선임연구원/차세대표준(연)CAS팀(jong1.park@lge.com)" w:date="2019-10-10T14:54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58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9" w:author="박종근/선임연구원/차세대표준(연)CAS팀(jong1.park@lge.com)" w:date="2019-10-10T14:54:00Z">
              <w:r w:rsidRPr="00C7416E"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60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1" w:author="박종근/선임연구원/차세대표준(연)CAS팀(jong1.park@lge.com)" w:date="2019-10-10T14:54:00Z">
              <w:r w:rsidRPr="00C7416E"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62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" w:author="박종근/선임연구원/차세대표준(연)CAS팀(jong1.park@lge.com)" w:date="2019-10-10T14:54:00Z">
              <w:r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ins w:id="64" w:author="박종근/선임연구원/차세대표준(연)CAS팀(jong1.park@lge.com)" w:date="2019-10-10T14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5" w:author="박종근/선임연구원/차세대표준(연)CAS팀(jong1.park@lge.com)" w:date="2019-10-10T14:54:00Z">
              <w:r w:rsidR="00365BAB" w:rsidRPr="009376C9" w:rsidDel="0065741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A0417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ins w:id="66" w:author="박종근/선임연구원/차세대표준(연)CAS팀(jong1.park@lge.com)" w:date="2019-10-10T14:5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" w:author="박종근/선임연구원/차세대표준(연)CAS팀(jong1.park@lge.com)" w:date="2019-10-10T14:55:00Z">
              <w:r w:rsidR="00365BAB" w:rsidRPr="009376C9" w:rsidDel="0065741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68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9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0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1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2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3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4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5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6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7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8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9" w:author="박종근/선임연구원/차세대표준(연)CAS팀(jong1.park@lge.com)" w:date="2019-10-10T14:55:00Z">
              <w:r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0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1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2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3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4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5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6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7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8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9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90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1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4A0417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52055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4A0417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875B3D" w:rsidP="00875B3D">
            <w:r w:rsidRPr="00C643A7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4A0417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875B3D" w:rsidP="00875B3D">
            <w:r w:rsidRPr="00C643A7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</w:tbl>
    <w:p w:rsidR="00EB7DF0" w:rsidRPr="00CA72E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3"/>
        <w:gridCol w:w="4767"/>
        <w:gridCol w:w="973"/>
        <w:gridCol w:w="586"/>
        <w:gridCol w:w="22"/>
        <w:gridCol w:w="187"/>
        <w:gridCol w:w="377"/>
        <w:gridCol w:w="44"/>
        <w:gridCol w:w="165"/>
        <w:gridCol w:w="377"/>
        <w:gridCol w:w="55"/>
        <w:gridCol w:w="6"/>
        <w:gridCol w:w="9"/>
        <w:gridCol w:w="124"/>
        <w:gridCol w:w="403"/>
        <w:gridCol w:w="44"/>
        <w:gridCol w:w="84"/>
        <w:gridCol w:w="450"/>
        <w:gridCol w:w="16"/>
        <w:gridCol w:w="68"/>
        <w:gridCol w:w="587"/>
        <w:gridCol w:w="2879"/>
        <w:gridCol w:w="1286"/>
      </w:tblGrid>
      <w:tr w:rsidR="007C71AB" w:rsidRPr="00444CEE" w:rsidTr="007C71AB">
        <w:trPr>
          <w:trHeight w:val="416"/>
        </w:trPr>
        <w:tc>
          <w:tcPr>
            <w:tcW w:w="5000" w:type="pct"/>
            <w:gridSpan w:val="23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566156" w:rsidRPr="00444CEE" w:rsidTr="004A0417">
        <w:trPr>
          <w:trHeight w:val="873"/>
        </w:trPr>
        <w:tc>
          <w:tcPr>
            <w:tcW w:w="657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lastRenderedPageBreak/>
              <w:t>E-UTRA CA Configuration</w:t>
            </w:r>
          </w:p>
        </w:tc>
        <w:tc>
          <w:tcPr>
            <w:tcW w:w="1533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3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6" w:type="pct"/>
            <w:gridSpan w:val="6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566156" w:rsidRPr="00957F6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957F6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EB4288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8" w:type="pct"/>
            <w:gridSpan w:val="18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533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23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23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0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136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8" w:type="pct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34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172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83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4A0417">
        <w:trPr>
          <w:trHeight w:val="1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23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195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07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15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185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199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11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20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189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327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4A0417">
        <w:trPr>
          <w:trHeight w:val="206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220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4A0417">
        <w:trPr>
          <w:trHeight w:val="193"/>
        </w:trPr>
        <w:tc>
          <w:tcPr>
            <w:tcW w:w="65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4A0417">
        <w:trPr>
          <w:trHeight w:val="206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4A0417">
        <w:trPr>
          <w:trHeight w:val="220"/>
        </w:trPr>
        <w:tc>
          <w:tcPr>
            <w:tcW w:w="65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3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57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8" w:type="pct"/>
            <w:gridSpan w:val="18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533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CA_2A-5B-66B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8" w:type="pct"/>
            <w:gridSpan w:val="18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55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5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8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8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55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8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5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8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6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1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6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926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7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1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8249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7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877F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877F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417F58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417F58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1533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8249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3B2631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B2631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41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8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CA_46A-48A-66A</w:t>
            </w:r>
          </w:p>
        </w:tc>
        <w:tc>
          <w:tcPr>
            <w:tcW w:w="153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A409B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1533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F725E" w:rsidRPr="003A5C30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153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8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153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313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153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8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4A0417">
        <w:trPr>
          <w:trHeight w:val="210"/>
        </w:trPr>
        <w:tc>
          <w:tcPr>
            <w:tcW w:w="657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43FB8">
      <w:pPr>
        <w:pStyle w:val="TAH"/>
        <w:rPr>
          <w:rFonts w:eastAsia="MS Mincho" w:cs="Arial"/>
          <w:b w:val="0"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A0417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A0417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A0417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A0417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2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1" w:history="1">
              <w:r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ins w:id="92" w:author="박종근/선임연구원/차세대표준(연)CAS팀(jong1.park@lge.com)" w:date="2019-10-10T14:57:00Z">
              <w:r w:rsidRPr="00B36C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3" w:author="박종근/선임연구원/차세대표준(연)CAS팀(jong1.park@lge.com)" w:date="2019-10-10T14:57:00Z">
              <w:r w:rsidDel="000C2547">
                <w:rPr>
                  <w:rFonts w:ascii="Arial" w:eastAsiaTheme="minorEastAsia" w:hAnsi="Arial" w:cs="Arial" w:hint="eastAsia"/>
                  <w:sz w:val="18"/>
                  <w:szCs w:val="18"/>
                  <w:lang w:val="es-ES" w:eastAsia="ko-KR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2" w:history="1">
              <w:r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" w:author="박종근/선임연구원/차세대표준(연)CAS팀(jong1.park@lge.com)" w:date="2019-10-10T14:57:00Z">
              <w:r w:rsidRPr="00B36C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5" w:author="박종근/선임연구원/차세대표준(연)CAS팀(jong1.park@lge.com)" w:date="2019-10-10T14:57:00Z">
              <w:r w:rsidDel="000C254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A0417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A0417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A0417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A0417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A0417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6" w:name="OLE_LINK28"/>
            <w:bookmarkStart w:id="97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96"/>
          <w:bookmarkEnd w:id="97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3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8" w:name="OLE_LINK1"/>
            <w:bookmarkStart w:id="99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100" w:name="OLE_LINK36"/>
            <w:bookmarkStart w:id="101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102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98"/>
            <w:bookmarkEnd w:id="100"/>
            <w:bookmarkEnd w:id="101"/>
            <w:bookmarkEnd w:id="102"/>
          </w:p>
          <w:bookmarkEnd w:id="99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3" w:name="OLE_LINK3"/>
            <w:bookmarkStart w:id="104" w:name="OLE_LINK4"/>
            <w:bookmarkStart w:id="105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103"/>
          <w:bookmarkEnd w:id="104"/>
          <w:bookmarkEnd w:id="105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6" w:name="OLE_LINK8"/>
            <w:bookmarkStart w:id="107" w:name="OLE_LINK32"/>
            <w:bookmarkStart w:id="108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106"/>
          </w:p>
          <w:bookmarkEnd w:id="107"/>
          <w:bookmarkEnd w:id="108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09" w:name="OLE_LINK34"/>
            <w:bookmarkStart w:id="110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109"/>
          <w:bookmarkEnd w:id="110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A0417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131EF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47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11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2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48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ins w:id="113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4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49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ins w:id="115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6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0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17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8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1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19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20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2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21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22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3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23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24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4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25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26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5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27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28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6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29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0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7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31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2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8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33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4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59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35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6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60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37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8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61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39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40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hyperlink r:id="rId162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141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42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9B5EFD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4A0417" w:rsidP="00CB240C">
            <w:pPr>
              <w:pStyle w:val="TAL"/>
              <w:rPr>
                <w:rFonts w:cs="Arial"/>
                <w:szCs w:val="18"/>
              </w:rPr>
            </w:pPr>
            <w:hyperlink r:id="rId163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r w:rsidRPr="00414E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4A0417" w:rsidP="00CB240C">
            <w:pPr>
              <w:pStyle w:val="TAL"/>
              <w:rPr>
                <w:rFonts w:cs="Arial"/>
                <w:szCs w:val="18"/>
              </w:rPr>
            </w:pPr>
            <w:hyperlink r:id="rId164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r w:rsidRPr="00414E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4A0417" w:rsidP="00CB240C">
            <w:pPr>
              <w:pStyle w:val="TAL"/>
              <w:rPr>
                <w:rFonts w:cs="Arial"/>
                <w:szCs w:val="18"/>
              </w:rPr>
            </w:pPr>
            <w:hyperlink r:id="rId165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r w:rsidRPr="00414E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lastRenderedPageBreak/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4A0417" w:rsidP="00CB240C">
            <w:pPr>
              <w:pStyle w:val="TAL"/>
              <w:rPr>
                <w:rFonts w:cs="Arial"/>
                <w:szCs w:val="18"/>
              </w:rPr>
            </w:pPr>
            <w:hyperlink r:id="rId166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r w:rsidRPr="00414E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4A0417" w:rsidP="00CB240C">
            <w:pPr>
              <w:pStyle w:val="TAL"/>
              <w:rPr>
                <w:rFonts w:cs="Arial"/>
                <w:szCs w:val="18"/>
              </w:rPr>
            </w:pPr>
            <w:hyperlink r:id="rId167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r w:rsidRPr="00414E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CB240C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4A0417" w:rsidP="00CB240C">
            <w:pPr>
              <w:pStyle w:val="TAL"/>
              <w:rPr>
                <w:rStyle w:val="a9"/>
                <w:rFonts w:cs="Arial"/>
                <w:szCs w:val="18"/>
              </w:rPr>
            </w:pPr>
            <w:hyperlink r:id="rId168" w:history="1">
              <w:r w:rsidR="00CB240C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14E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5744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</w:tbl>
    <w:p w:rsidR="00F76D33" w:rsidRPr="00614C83" w:rsidRDefault="00F76D33" w:rsidP="00F76D3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1275"/>
        <w:gridCol w:w="142"/>
        <w:gridCol w:w="12"/>
        <w:gridCol w:w="976"/>
        <w:gridCol w:w="707"/>
        <w:gridCol w:w="80"/>
        <w:gridCol w:w="586"/>
        <w:gridCol w:w="41"/>
        <w:gridCol w:w="955"/>
        <w:gridCol w:w="15"/>
        <w:gridCol w:w="9"/>
        <w:gridCol w:w="858"/>
        <w:gridCol w:w="15"/>
        <w:gridCol w:w="15"/>
        <w:gridCol w:w="1165"/>
        <w:gridCol w:w="12"/>
        <w:gridCol w:w="1272"/>
      </w:tblGrid>
      <w:tr w:rsidR="00205565" w:rsidRPr="00E76EB6" w:rsidTr="008976BE">
        <w:tc>
          <w:tcPr>
            <w:tcW w:w="4998" w:type="pct"/>
            <w:gridSpan w:val="20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8976B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0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3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1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1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2" w:type="pct"/>
            <w:gridSpan w:val="1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9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03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lastRenderedPageBreak/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35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16" w:type="pct"/>
            <w:gridSpan w:val="13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:rsidR="008A218C" w:rsidRPr="003170BD" w:rsidRDefault="008A218C" w:rsidP="000113A3">
      <w:pPr>
        <w:pStyle w:val="TAL"/>
        <w:jc w:val="center"/>
        <w:rPr>
          <w:rFonts w:cs="Arial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Pr="002B1AEC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69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170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41E" w:rsidRDefault="00E0641E">
      <w:r>
        <w:separator/>
      </w:r>
    </w:p>
  </w:endnote>
  <w:endnote w:type="continuationSeparator" w:id="0">
    <w:p w:rsidR="00E0641E" w:rsidRDefault="00E0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41E" w:rsidRDefault="00E0641E">
      <w:r>
        <w:separator/>
      </w:r>
    </w:p>
  </w:footnote>
  <w:footnote w:type="continuationSeparator" w:id="0">
    <w:p w:rsidR="00E0641E" w:rsidRDefault="00E06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wFACaS16o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3FD1"/>
    <w:rsid w:val="001B47F4"/>
    <w:rsid w:val="001C5C86"/>
    <w:rsid w:val="001C718D"/>
    <w:rsid w:val="001E0605"/>
    <w:rsid w:val="001E1A6F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A16F2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3027D"/>
    <w:rsid w:val="00330A84"/>
    <w:rsid w:val="0033412F"/>
    <w:rsid w:val="00335FB2"/>
    <w:rsid w:val="00344158"/>
    <w:rsid w:val="003616A4"/>
    <w:rsid w:val="00365BAB"/>
    <w:rsid w:val="00377265"/>
    <w:rsid w:val="00377BB7"/>
    <w:rsid w:val="00377D3B"/>
    <w:rsid w:val="00381A20"/>
    <w:rsid w:val="00381F9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25AD5"/>
    <w:rsid w:val="0052729C"/>
    <w:rsid w:val="005277A6"/>
    <w:rsid w:val="005301F7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6045"/>
    <w:rsid w:val="00566156"/>
    <w:rsid w:val="00574059"/>
    <w:rsid w:val="00590087"/>
    <w:rsid w:val="005905D4"/>
    <w:rsid w:val="0059247C"/>
    <w:rsid w:val="00592D0C"/>
    <w:rsid w:val="005951CB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B4280"/>
    <w:rsid w:val="006B4B1C"/>
    <w:rsid w:val="006C1C7B"/>
    <w:rsid w:val="006C4991"/>
    <w:rsid w:val="006C697E"/>
    <w:rsid w:val="006C7207"/>
    <w:rsid w:val="006D09D2"/>
    <w:rsid w:val="006D0C0D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5D47"/>
    <w:rsid w:val="009353B2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428E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B5EFD"/>
    <w:rsid w:val="009B66EE"/>
    <w:rsid w:val="009C2977"/>
    <w:rsid w:val="009C2DCC"/>
    <w:rsid w:val="009D017A"/>
    <w:rsid w:val="009D0322"/>
    <w:rsid w:val="009E542D"/>
    <w:rsid w:val="009E6C21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E25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642A"/>
    <w:rsid w:val="00BD4F58"/>
    <w:rsid w:val="00BD59E4"/>
    <w:rsid w:val="00BD6FC6"/>
    <w:rsid w:val="00BE3D01"/>
    <w:rsid w:val="00BF186A"/>
    <w:rsid w:val="00BF3CC0"/>
    <w:rsid w:val="00BF54B1"/>
    <w:rsid w:val="00BF7BDB"/>
    <w:rsid w:val="00BF7C9D"/>
    <w:rsid w:val="00C01E8C"/>
    <w:rsid w:val="00C03E01"/>
    <w:rsid w:val="00C10699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D114AF"/>
    <w:rsid w:val="00D144BB"/>
    <w:rsid w:val="00D20259"/>
    <w:rsid w:val="00D23858"/>
    <w:rsid w:val="00D26081"/>
    <w:rsid w:val="00D31CC8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CB2"/>
    <w:rsid w:val="00E17D0D"/>
    <w:rsid w:val="00E20C37"/>
    <w:rsid w:val="00E326AC"/>
    <w:rsid w:val="00E347F1"/>
    <w:rsid w:val="00E35E49"/>
    <w:rsid w:val="00E36187"/>
    <w:rsid w:val="00E36277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1B75"/>
    <w:rsid w:val="00F92075"/>
    <w:rsid w:val="00F921F1"/>
    <w:rsid w:val="00F941F8"/>
    <w:rsid w:val="00FA407D"/>
    <w:rsid w:val="00FA487F"/>
    <w:rsid w:val="00FA4D82"/>
    <w:rsid w:val="00FA4E02"/>
    <w:rsid w:val="00FB127E"/>
    <w:rsid w:val="00FC0804"/>
    <w:rsid w:val="00FC3B6D"/>
    <w:rsid w:val="00FC5620"/>
    <w:rsid w:val="00FD3A4E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ko-shou@kddi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suhwan.lim@lge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ko-shou@kddi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fontTable" Target="fontTable.xml"/><Relationship Id="rId12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ko-shou@kddi.com" TargetMode="External"/><Relationship Id="rId54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marc.grant@att.com" TargetMode="External"/><Relationship Id="rId161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ko-shou@kddi.com" TargetMode="External"/><Relationship Id="rId135" Type="http://schemas.openxmlformats.org/officeDocument/2006/relationships/hyperlink" Target="mailto:ko-shou@kddi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2" Type="http://schemas.microsoft.com/office/2011/relationships/people" Target="people.xm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ko-shou@kddi.com" TargetMode="External"/><Relationship Id="rId141" Type="http://schemas.openxmlformats.org/officeDocument/2006/relationships/hyperlink" Target="mailto:marc.grant@att.com" TargetMode="External"/><Relationship Id="rId146" Type="http://schemas.openxmlformats.org/officeDocument/2006/relationships/hyperlink" Target="mailto:marc.grant@att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ko-shou@kddi.com" TargetMode="External"/><Relationship Id="rId136" Type="http://schemas.openxmlformats.org/officeDocument/2006/relationships/hyperlink" Target="mailto:ko-shou@kddi.com" TargetMode="External"/><Relationship Id="rId157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theme" Target="theme/theme1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ko-shou@kddi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marc.grant@att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ko-shou@kddi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ko-shou@kddi.com" TargetMode="External"/><Relationship Id="rId153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ko-shou@kddi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ko-shou@kddi.com" TargetMode="External"/><Relationship Id="rId154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ko-shou@kddi.com" TargetMode="External"/><Relationship Id="rId144" Type="http://schemas.openxmlformats.org/officeDocument/2006/relationships/hyperlink" Target="mailto:marc.grant@att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ko-shou@kddi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ko-shou@kddi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marc.grant@att.com" TargetMode="External"/><Relationship Id="rId16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AA949-D71B-49DE-9FC9-EF8F4E0E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43</Pages>
  <Words>13137</Words>
  <Characters>74885</Characters>
  <Application>Microsoft Office Word</Application>
  <DocSecurity>0</DocSecurity>
  <Lines>624</Lines>
  <Paragraphs>175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87847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47</cp:revision>
  <cp:lastPrinted>2019-01-22T01:00:00Z</cp:lastPrinted>
  <dcterms:created xsi:type="dcterms:W3CDTF">2019-05-24T05:00:00Z</dcterms:created>
  <dcterms:modified xsi:type="dcterms:W3CDTF">2019-10-10T06:47:00Z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